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4C" w:rsidRPr="006D7B9D" w:rsidRDefault="00D13030" w:rsidP="00416FDA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6D7B9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6D7B9D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966CA6" w:rsidRPr="006D7B9D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C07B6" w:rsidRPr="006D7B9D">
        <w:rPr>
          <w:rFonts w:ascii="TH SarabunPSK" w:hAnsi="TH SarabunPSK" w:cs="TH SarabunPSK"/>
          <w:b/>
          <w:bCs/>
          <w:color w:val="000000"/>
          <w:sz w:val="30"/>
          <w:szCs w:val="30"/>
        </w:rPr>
        <w:t>1</w:t>
      </w:r>
      <w:r w:rsidR="00966CA6" w:rsidRPr="006D7B9D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0434C" w:rsidRPr="006D7B9D">
        <w:rPr>
          <w:rFonts w:ascii="TH SarabunPSK" w:hAnsi="TH SarabunPSK" w:cs="TH SarabunPSK"/>
          <w:b/>
          <w:bCs/>
          <w:sz w:val="30"/>
          <w:szCs w:val="30"/>
        </w:rPr>
        <w:tab/>
      </w:r>
      <w:r w:rsidR="00D0434C" w:rsidRPr="006D7B9D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</w:t>
      </w:r>
      <w:r w:rsidR="00C17945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ของสำนัก/หน่วยงาน</w:t>
      </w:r>
    </w:p>
    <w:p w:rsidR="00D13030" w:rsidRPr="006D7B9D" w:rsidRDefault="00D13030" w:rsidP="006D7B9D">
      <w:pPr>
        <w:ind w:hanging="23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6D7B9D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D0434C" w:rsidRPr="006D7B9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</w:t>
      </w:r>
      <w:r w:rsidR="00B104AB" w:rsidRPr="006D7B9D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่</w:t>
      </w:r>
      <w:r w:rsidR="00D0434C" w:rsidRPr="006D7B9D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1.</w:t>
      </w:r>
      <w:r w:rsidR="00DC04DD" w:rsidRPr="006D7B9D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3</w:t>
      </w:r>
      <w:r w:rsidR="00D0434C" w:rsidRPr="006D7B9D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2875CE" w:rsidRPr="006D7B9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6D7B9D" w:rsidRPr="006D7B9D">
        <w:rPr>
          <w:rFonts w:ascii="TH SarabunPSK" w:hAnsi="TH SarabunPSK" w:cs="TH SarabunPSK" w:hint="cs"/>
          <w:b/>
          <w:bCs/>
          <w:sz w:val="30"/>
          <w:szCs w:val="30"/>
          <w:cs/>
        </w:rPr>
        <w:t>ระดับความสำเร็จของร้อยละเฉลี่ยถ่วงน้ำหนักในการรักษามาตรฐานระยะเวลาในการดำเนินการ</w:t>
      </w:r>
      <w:r w:rsidR="006D7B9D" w:rsidRPr="006D7B9D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6D7B9D" w:rsidRPr="006D7B9D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6D7B9D" w:rsidRPr="006D7B9D">
        <w:rPr>
          <w:rFonts w:ascii="TH SarabunPSK" w:hAnsi="TH SarabunPSK" w:cs="TH SarabunPSK" w:hint="cs"/>
          <w:b/>
          <w:bCs/>
          <w:sz w:val="30"/>
          <w:szCs w:val="30"/>
          <w:cs/>
        </w:rPr>
        <w:t>จัดซื้อ</w:t>
      </w:r>
      <w:r w:rsidR="006D7B9D" w:rsidRPr="006D7B9D">
        <w:rPr>
          <w:rFonts w:ascii="TH SarabunPSK" w:hAnsi="TH SarabunPSK" w:cs="TH SarabunPSK"/>
          <w:b/>
          <w:bCs/>
          <w:sz w:val="30"/>
          <w:szCs w:val="30"/>
        </w:rPr>
        <w:t>/</w:t>
      </w:r>
      <w:r w:rsidR="006D7B9D" w:rsidRPr="006D7B9D">
        <w:rPr>
          <w:rFonts w:ascii="TH SarabunPSK" w:hAnsi="TH SarabunPSK" w:cs="TH SarabunPSK" w:hint="cs"/>
          <w:b/>
          <w:bCs/>
          <w:sz w:val="30"/>
          <w:szCs w:val="30"/>
          <w:cs/>
        </w:rPr>
        <w:t>จ้าง</w:t>
      </w:r>
      <w:r w:rsidR="006D7B9D" w:rsidRPr="006D7B9D">
        <w:rPr>
          <w:rFonts w:ascii="TH SarabunPSK" w:hAnsi="TH SarabunPSK" w:cs="TH SarabunPSK"/>
          <w:b/>
          <w:bCs/>
          <w:sz w:val="30"/>
          <w:szCs w:val="30"/>
        </w:rPr>
        <w:t>/</w:t>
      </w:r>
      <w:r w:rsidR="006D7B9D" w:rsidRPr="006D7B9D">
        <w:rPr>
          <w:rFonts w:ascii="TH SarabunPSK" w:hAnsi="TH SarabunPSK" w:cs="TH SarabunPSK" w:hint="cs"/>
          <w:b/>
          <w:bCs/>
          <w:sz w:val="30"/>
          <w:szCs w:val="30"/>
          <w:cs/>
        </w:rPr>
        <w:t>เช่า สำหรับโครงการประชุม/ฝีกอบรม/สัมมนาให้แล้วเสร็จภายใน 5 วันทำการ</w:t>
      </w:r>
      <w:r w:rsidR="006D7B9D" w:rsidRPr="006D7B9D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6D7B9D" w:rsidRPr="006D7B9D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6D7B9D" w:rsidRPr="006D7B9D">
        <w:rPr>
          <w:rFonts w:ascii="TH SarabunPSK" w:hAnsi="TH SarabunPSK" w:cs="TH SarabunPSK" w:hint="cs"/>
          <w:b/>
          <w:bCs/>
          <w:sz w:val="30"/>
          <w:szCs w:val="30"/>
          <w:cs/>
        </w:rPr>
        <w:t>นับตั้งแต่วันที่ได้รับเรื่อง</w:t>
      </w:r>
    </w:p>
    <w:p w:rsidR="00D13030" w:rsidRPr="006D7B9D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6D7B9D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6D7B9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875CE" w:rsidRPr="006D7B9D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</w:p>
    <w:p w:rsidR="00D13030" w:rsidRPr="006D7B9D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6D7B9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6D7B9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875CE" w:rsidRPr="006D7B9D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2875CE" w:rsidRPr="006D7B9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C43059" w:rsidRPr="006D7B9D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D7B9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6D7B9D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6D7B9D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D7B9D" w:rsidRPr="00C26B4A" w:rsidRDefault="00D778B7" w:rsidP="00C26B4A">
      <w:pPr>
        <w:pStyle w:val="FootnoteText"/>
        <w:jc w:val="thaiDistribute"/>
        <w:rPr>
          <w:rFonts w:ascii="TH SarabunPSK" w:hAnsi="TH SarabunPSK" w:cs="TH SarabunPSK"/>
          <w:sz w:val="30"/>
          <w:szCs w:val="30"/>
          <w:u w:val="dotted"/>
        </w:rPr>
      </w:pPr>
      <w:r w:rsidRPr="000C07B6">
        <w:rPr>
          <w:rFonts w:ascii="TH SarabunPSK" w:hAnsi="TH SarabunPSK" w:cs="TH SarabunPSK"/>
          <w:color w:val="000000"/>
          <w:sz w:val="30"/>
          <w:szCs w:val="30"/>
        </w:rPr>
        <w:tab/>
      </w:r>
      <w:r w:rsidRPr="000C07B6">
        <w:rPr>
          <w:rFonts w:ascii="TH SarabunPSK" w:hAnsi="TH SarabunPSK" w:cs="TH SarabunPSK"/>
          <w:color w:val="000000"/>
          <w:sz w:val="30"/>
          <w:szCs w:val="30"/>
        </w:rPr>
        <w:tab/>
      </w:r>
      <w:r w:rsidR="00C26B4A">
        <w:rPr>
          <w:rFonts w:ascii="TH SarabunPSK" w:hAnsi="TH SarabunPSK" w:cs="TH SarabunPSK"/>
          <w:sz w:val="30"/>
          <w:szCs w:val="30"/>
          <w:u w:val="dotted"/>
        </w:rPr>
        <w:tab/>
        <w:t xml:space="preserve">- </w:t>
      </w:r>
      <w:r w:rsidR="00C26B4A">
        <w:rPr>
          <w:rFonts w:ascii="TH SarabunPSK" w:hAnsi="TH SarabunPSK" w:cs="TH SarabunPSK" w:hint="cs"/>
          <w:sz w:val="30"/>
          <w:szCs w:val="30"/>
          <w:u w:val="dotted"/>
          <w:cs/>
        </w:rPr>
        <w:t>อธิบายความหมาย</w:t>
      </w:r>
      <w:r w:rsidR="0068322D">
        <w:rPr>
          <w:rFonts w:ascii="TH SarabunPSK" w:hAnsi="TH SarabunPSK" w:cs="TH SarabunPSK" w:hint="cs"/>
          <w:sz w:val="30"/>
          <w:szCs w:val="30"/>
          <w:u w:val="dotted"/>
          <w:cs/>
        </w:rPr>
        <w:t>ของ</w:t>
      </w:r>
      <w:r w:rsidR="00C26B4A">
        <w:rPr>
          <w:rFonts w:ascii="TH SarabunPSK" w:hAnsi="TH SarabunPSK" w:cs="TH SarabunPSK" w:hint="cs"/>
          <w:sz w:val="30"/>
          <w:szCs w:val="30"/>
          <w:u w:val="dotted"/>
          <w:cs/>
        </w:rPr>
        <w:t>ตัวชี้วัด โดยย่อ -</w:t>
      </w:r>
      <w:r w:rsidR="00C26B4A">
        <w:rPr>
          <w:rFonts w:ascii="TH SarabunPSK" w:hAnsi="TH SarabunPSK" w:cs="TH SarabunPSK"/>
          <w:sz w:val="30"/>
          <w:szCs w:val="30"/>
          <w:u w:val="dotted"/>
        </w:rPr>
        <w:tab/>
      </w:r>
      <w:r w:rsidR="00C26B4A">
        <w:rPr>
          <w:rFonts w:ascii="TH SarabunPSK" w:hAnsi="TH SarabunPSK" w:cs="TH SarabunPSK"/>
          <w:sz w:val="30"/>
          <w:szCs w:val="30"/>
          <w:u w:val="dotted"/>
        </w:rPr>
        <w:tab/>
      </w:r>
      <w:r w:rsidR="00C26B4A">
        <w:rPr>
          <w:rFonts w:ascii="TH SarabunPSK" w:hAnsi="TH SarabunPSK" w:cs="TH SarabunPSK"/>
          <w:sz w:val="30"/>
          <w:szCs w:val="30"/>
          <w:u w:val="dotted"/>
        </w:rPr>
        <w:tab/>
      </w:r>
      <w:r w:rsidR="00C26B4A">
        <w:rPr>
          <w:rFonts w:ascii="TH SarabunPSK" w:hAnsi="TH SarabunPSK" w:cs="TH SarabunPSK"/>
          <w:sz w:val="30"/>
          <w:szCs w:val="30"/>
          <w:u w:val="dotted"/>
        </w:rPr>
        <w:tab/>
      </w:r>
      <w:r w:rsidR="00C26B4A">
        <w:rPr>
          <w:rFonts w:ascii="TH SarabunPSK" w:hAnsi="TH SarabunPSK" w:cs="TH SarabunPSK"/>
          <w:sz w:val="30"/>
          <w:szCs w:val="30"/>
          <w:u w:val="dotted"/>
        </w:rPr>
        <w:tab/>
      </w:r>
      <w:r w:rsidR="00C26B4A">
        <w:rPr>
          <w:rFonts w:ascii="TH SarabunPSK" w:hAnsi="TH SarabunPSK" w:cs="TH SarabunPSK"/>
          <w:sz w:val="30"/>
          <w:szCs w:val="30"/>
          <w:u w:val="dotted"/>
        </w:rPr>
        <w:tab/>
      </w:r>
      <w:r w:rsidR="00C26B4A">
        <w:rPr>
          <w:rFonts w:ascii="TH SarabunPSK" w:hAnsi="TH SarabunPSK" w:cs="TH SarabunPSK"/>
          <w:sz w:val="30"/>
          <w:szCs w:val="30"/>
          <w:u w:val="dotted"/>
        </w:rPr>
        <w:tab/>
      </w:r>
      <w:r w:rsidR="00C26B4A">
        <w:rPr>
          <w:rFonts w:ascii="TH SarabunPSK" w:hAnsi="TH SarabunPSK" w:cs="TH SarabunPSK"/>
          <w:sz w:val="30"/>
          <w:szCs w:val="30"/>
          <w:u w:val="dotted"/>
        </w:rPr>
        <w:tab/>
      </w:r>
      <w:r w:rsidR="00C26B4A">
        <w:rPr>
          <w:rFonts w:ascii="TH SarabunPSK" w:hAnsi="TH SarabunPSK" w:cs="TH SarabunPSK"/>
          <w:sz w:val="30"/>
          <w:szCs w:val="30"/>
          <w:u w:val="dotted"/>
        </w:rPr>
        <w:tab/>
      </w:r>
      <w:r w:rsidR="00C26B4A">
        <w:rPr>
          <w:rFonts w:ascii="TH SarabunPSK" w:hAnsi="TH SarabunPSK" w:cs="TH SarabunPSK"/>
          <w:sz w:val="30"/>
          <w:szCs w:val="30"/>
          <w:u w:val="dotted"/>
        </w:rPr>
        <w:tab/>
      </w:r>
      <w:r w:rsidR="00C26B4A">
        <w:rPr>
          <w:rFonts w:ascii="TH SarabunPSK" w:hAnsi="TH SarabunPSK" w:cs="TH SarabunPSK"/>
          <w:sz w:val="30"/>
          <w:szCs w:val="30"/>
          <w:u w:val="dotted"/>
        </w:rPr>
        <w:tab/>
      </w:r>
      <w:r w:rsidR="00C26B4A">
        <w:rPr>
          <w:rFonts w:ascii="TH SarabunPSK" w:hAnsi="TH SarabunPSK" w:cs="TH SarabunPSK"/>
          <w:sz w:val="30"/>
          <w:szCs w:val="30"/>
          <w:u w:val="dotted"/>
        </w:rPr>
        <w:tab/>
      </w:r>
      <w:r w:rsidR="00C26B4A">
        <w:rPr>
          <w:rFonts w:ascii="TH SarabunPSK" w:hAnsi="TH SarabunPSK" w:cs="TH SarabunPSK"/>
          <w:sz w:val="30"/>
          <w:szCs w:val="30"/>
          <w:u w:val="dotted"/>
        </w:rPr>
        <w:tab/>
      </w:r>
      <w:r w:rsidR="00C26B4A">
        <w:rPr>
          <w:rFonts w:ascii="TH SarabunPSK" w:hAnsi="TH SarabunPSK" w:cs="TH SarabunPSK"/>
          <w:sz w:val="30"/>
          <w:szCs w:val="30"/>
          <w:u w:val="dotted"/>
        </w:rPr>
        <w:tab/>
      </w:r>
      <w:r w:rsidR="00C26B4A">
        <w:rPr>
          <w:rFonts w:ascii="TH SarabunPSK" w:hAnsi="TH SarabunPSK" w:cs="TH SarabunPSK"/>
          <w:sz w:val="30"/>
          <w:szCs w:val="30"/>
          <w:u w:val="dotted"/>
        </w:rPr>
        <w:tab/>
      </w:r>
      <w:r w:rsidR="00C26B4A">
        <w:rPr>
          <w:rFonts w:ascii="TH SarabunPSK" w:hAnsi="TH SarabunPSK" w:cs="TH SarabunPSK"/>
          <w:sz w:val="30"/>
          <w:szCs w:val="30"/>
          <w:u w:val="dotted"/>
        </w:rPr>
        <w:tab/>
      </w:r>
      <w:r w:rsidR="00C26B4A">
        <w:rPr>
          <w:rFonts w:ascii="TH SarabunPSK" w:hAnsi="TH SarabunPSK" w:cs="TH SarabunPSK"/>
          <w:sz w:val="30"/>
          <w:szCs w:val="30"/>
          <w:u w:val="dotted"/>
        </w:rPr>
        <w:tab/>
      </w:r>
      <w:bookmarkStart w:id="0" w:name="_GoBack"/>
      <w:bookmarkEnd w:id="0"/>
    </w:p>
    <w:p w:rsidR="00EA3962" w:rsidRDefault="00EA3962" w:rsidP="00EA3962">
      <w:pPr>
        <w:pStyle w:val="FootnoteText"/>
        <w:jc w:val="thaiDistribute"/>
        <w:rPr>
          <w:rFonts w:ascii="TH SarabunPSK" w:hAnsi="TH SarabunPSK" w:cs="TH SarabunPSK"/>
          <w:sz w:val="30"/>
          <w:szCs w:val="30"/>
        </w:rPr>
      </w:pPr>
    </w:p>
    <w:p w:rsidR="00D778B7" w:rsidRPr="00637551" w:rsidRDefault="00D778B7" w:rsidP="00EA3962">
      <w:pPr>
        <w:pStyle w:val="FootnoteTex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637551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B104AB" w:rsidRPr="00637551" w:rsidRDefault="00B104AB" w:rsidP="00637551">
      <w:pPr>
        <w:pStyle w:val="FootnoteText"/>
        <w:spacing w:before="240" w:after="240"/>
        <w:ind w:firstLine="1077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637551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</w:t>
      </w:r>
      <w:r w:rsidRPr="00637551">
        <w:rPr>
          <w:rFonts w:ascii="TH SarabunPSK" w:hAnsi="TH SarabunPSK" w:cs="TH SarabunPSK"/>
          <w:sz w:val="30"/>
          <w:szCs w:val="30"/>
          <w:cs/>
        </w:rPr>
        <w:t xml:space="preserve">+/- </w:t>
      </w:r>
      <w:r w:rsidR="00A845B9" w:rsidRPr="00637551">
        <w:rPr>
          <w:rFonts w:ascii="TH SarabunPSK" w:hAnsi="TH SarabunPSK" w:cs="TH SarabunPSK" w:hint="cs"/>
          <w:sz w:val="30"/>
          <w:szCs w:val="30"/>
          <w:cs/>
        </w:rPr>
        <w:t>10</w:t>
      </w:r>
      <w:r w:rsidR="00640B7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637551">
        <w:rPr>
          <w:rFonts w:ascii="TH SarabunPSK" w:hAnsi="TH SarabunPSK" w:cs="TH SarabunPSK"/>
          <w:sz w:val="30"/>
          <w:szCs w:val="30"/>
          <w:cs/>
        </w:rPr>
        <w:t>ต่อ</w:t>
      </w:r>
      <w:r w:rsidRPr="00637551">
        <w:rPr>
          <w:rFonts w:ascii="TH SarabunPSK" w:hAnsi="TH SarabunPSK" w:cs="TH SarabunPSK"/>
          <w:sz w:val="30"/>
          <w:szCs w:val="30"/>
        </w:rPr>
        <w:t xml:space="preserve"> 1 </w:t>
      </w:r>
      <w:r w:rsidRPr="00637551">
        <w:rPr>
          <w:rFonts w:ascii="TH SarabunPSK" w:hAnsi="TH SarabunPSK" w:cs="TH SarabunPSK"/>
          <w:sz w:val="30"/>
          <w:szCs w:val="30"/>
          <w:cs/>
        </w:rPr>
        <w:t>คะแนน</w:t>
      </w:r>
      <w:r w:rsidRPr="00637551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E778A6" w:rsidRPr="00637551" w:rsidTr="003A0C7D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637551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63755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637551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63755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C43059" w:rsidRPr="00637551" w:rsidTr="003A0C7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637551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3755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637551" w:rsidRDefault="00C43059" w:rsidP="009D555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37551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="009D5553" w:rsidRPr="00637551">
              <w:rPr>
                <w:rFonts w:ascii="TH SarabunPSK" w:hAnsi="TH SarabunPSK" w:cs="TH SarabunPSK" w:hint="cs"/>
                <w:sz w:val="30"/>
                <w:szCs w:val="30"/>
                <w:cs/>
              </w:rPr>
              <w:t>0 - 60</w:t>
            </w:r>
          </w:p>
        </w:tc>
      </w:tr>
      <w:tr w:rsidR="00C43059" w:rsidRPr="00637551" w:rsidTr="003A0C7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637551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3755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637551" w:rsidRDefault="00C43059" w:rsidP="00C43059">
            <w:pPr>
              <w:ind w:left="-108" w:right="-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37551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="009D5553" w:rsidRPr="00637551">
              <w:rPr>
                <w:rFonts w:ascii="TH SarabunPSK" w:hAnsi="TH SarabunPSK" w:cs="TH SarabunPSK" w:hint="cs"/>
                <w:sz w:val="30"/>
                <w:szCs w:val="30"/>
                <w:cs/>
              </w:rPr>
              <w:t>61 -70</w:t>
            </w:r>
          </w:p>
        </w:tc>
      </w:tr>
      <w:tr w:rsidR="00C43059" w:rsidRPr="00637551" w:rsidTr="003A0C7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637551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3755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637551" w:rsidRDefault="00C43059" w:rsidP="00C43059">
            <w:pPr>
              <w:jc w:val="center"/>
              <w:rPr>
                <w:sz w:val="30"/>
                <w:szCs w:val="30"/>
              </w:rPr>
            </w:pPr>
            <w:r w:rsidRPr="00637551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="009D5553" w:rsidRPr="00637551">
              <w:rPr>
                <w:rFonts w:ascii="TH SarabunPSK" w:hAnsi="TH SarabunPSK" w:cs="TH SarabunPSK" w:hint="cs"/>
                <w:sz w:val="30"/>
                <w:szCs w:val="30"/>
                <w:cs/>
              </w:rPr>
              <w:t>71 -80</w:t>
            </w:r>
          </w:p>
        </w:tc>
      </w:tr>
      <w:tr w:rsidR="00C43059" w:rsidRPr="00637551" w:rsidTr="003A0C7D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637551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3755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637551" w:rsidRDefault="00C43059" w:rsidP="00C43059">
            <w:pPr>
              <w:jc w:val="center"/>
              <w:rPr>
                <w:sz w:val="30"/>
                <w:szCs w:val="30"/>
              </w:rPr>
            </w:pPr>
            <w:r w:rsidRPr="00637551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="009D5553" w:rsidRPr="00637551">
              <w:rPr>
                <w:rFonts w:ascii="TH SarabunPSK" w:hAnsi="TH SarabunPSK" w:cs="TH SarabunPSK" w:hint="cs"/>
                <w:sz w:val="30"/>
                <w:szCs w:val="30"/>
                <w:cs/>
              </w:rPr>
              <w:t>81 -90</w:t>
            </w:r>
          </w:p>
        </w:tc>
      </w:tr>
      <w:tr w:rsidR="00C43059" w:rsidRPr="00637551" w:rsidTr="003A0C7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637551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3755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637551" w:rsidRDefault="00C43059" w:rsidP="00C43059">
            <w:pPr>
              <w:jc w:val="center"/>
              <w:rPr>
                <w:sz w:val="30"/>
                <w:szCs w:val="30"/>
              </w:rPr>
            </w:pPr>
            <w:r w:rsidRPr="00637551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="009D5553" w:rsidRPr="00637551">
              <w:rPr>
                <w:rFonts w:ascii="TH SarabunPSK" w:hAnsi="TH SarabunPSK" w:cs="TH SarabunPSK" w:hint="cs"/>
                <w:sz w:val="30"/>
                <w:szCs w:val="30"/>
                <w:cs/>
              </w:rPr>
              <w:t>91-100</w:t>
            </w:r>
          </w:p>
        </w:tc>
      </w:tr>
    </w:tbl>
    <w:p w:rsidR="006B7E18" w:rsidRDefault="006B7E18" w:rsidP="006B7E18">
      <w:pPr>
        <w:pStyle w:val="FootnoteText"/>
        <w:jc w:val="both"/>
        <w:rPr>
          <w:rFonts w:ascii="TH SarabunPSK" w:hAnsi="TH SarabunPSK" w:cs="TH SarabunPSK"/>
          <w:sz w:val="30"/>
          <w:szCs w:val="30"/>
        </w:rPr>
      </w:pPr>
    </w:p>
    <w:p w:rsidR="00D13030" w:rsidRPr="0005770D" w:rsidRDefault="00D13030" w:rsidP="006B7E18">
      <w:pPr>
        <w:pStyle w:val="FootnoteText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05770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05770D" w:rsidTr="00326426">
        <w:tc>
          <w:tcPr>
            <w:tcW w:w="3710" w:type="dxa"/>
            <w:vMerge w:val="restart"/>
            <w:vAlign w:val="center"/>
          </w:tcPr>
          <w:p w:rsidR="00D13030" w:rsidRPr="0005770D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5770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05770D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5770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05770D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5770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416FDA" w:rsidRPr="0005770D" w:rsidTr="00326426">
        <w:tc>
          <w:tcPr>
            <w:tcW w:w="3710" w:type="dxa"/>
            <w:vMerge/>
            <w:vAlign w:val="center"/>
          </w:tcPr>
          <w:p w:rsidR="00416FDA" w:rsidRPr="0005770D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416FDA" w:rsidRPr="0005770D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416FDA" w:rsidRPr="0005770D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5770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05770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341" w:type="dxa"/>
            <w:vAlign w:val="center"/>
          </w:tcPr>
          <w:p w:rsidR="00416FDA" w:rsidRPr="0005770D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5770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05770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416FDA" w:rsidRPr="0005770D" w:rsidRDefault="0005770D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9D5553" w:rsidRPr="0005770D" w:rsidTr="00326426">
        <w:trPr>
          <w:trHeight w:val="679"/>
        </w:trPr>
        <w:tc>
          <w:tcPr>
            <w:tcW w:w="3710" w:type="dxa"/>
          </w:tcPr>
          <w:p w:rsidR="009D5553" w:rsidRPr="0005770D" w:rsidRDefault="0005770D" w:rsidP="009D5553">
            <w:pPr>
              <w:jc w:val="thaiDistribute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05770D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ระดับความสำเร็จของร้อยละเฉลี่ยถ่วงน้ำหนักในการรักษามาตรฐานระยะเวลาในการดำเนินการจัดซื้อ/จ้าง/เช่า สำหรับโครงการประชุม/ฝีกอบรม/สัมมนาให้แล้วเสร็จภายใน 5 วันทำการ</w:t>
            </w:r>
            <w:r w:rsidR="00FD0E0B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05770D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นับตั้งแต่วันที่ได้รับเรื่อง</w:t>
            </w:r>
          </w:p>
        </w:tc>
        <w:tc>
          <w:tcPr>
            <w:tcW w:w="1330" w:type="dxa"/>
          </w:tcPr>
          <w:p w:rsidR="009D5553" w:rsidRPr="0005770D" w:rsidRDefault="009D5553" w:rsidP="009D5553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5770D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416" w:type="dxa"/>
          </w:tcPr>
          <w:p w:rsidR="00FD0E0B" w:rsidRDefault="00640B72" w:rsidP="009D555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640B72" w:rsidRPr="0005770D" w:rsidRDefault="00640B72" w:rsidP="009D555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83.33</w:t>
            </w:r>
          </w:p>
        </w:tc>
        <w:tc>
          <w:tcPr>
            <w:tcW w:w="1341" w:type="dxa"/>
          </w:tcPr>
          <w:p w:rsidR="00AD4196" w:rsidRDefault="00640B72" w:rsidP="00FD0E0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640B72" w:rsidRPr="0005770D" w:rsidRDefault="00640B72" w:rsidP="00FD0E0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85</w:t>
            </w:r>
          </w:p>
        </w:tc>
        <w:tc>
          <w:tcPr>
            <w:tcW w:w="1275" w:type="dxa"/>
          </w:tcPr>
          <w:p w:rsidR="009D5553" w:rsidRDefault="00640B72" w:rsidP="00FD0E0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640B72" w:rsidRPr="0005770D" w:rsidRDefault="00640B72" w:rsidP="00FD0E0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92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6B7E18" w:rsidRPr="00B81EE2" w:rsidRDefault="006B7E18" w:rsidP="006B7E18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6B7E18" w:rsidRPr="00B81EE2" w:rsidTr="000D3336">
        <w:trPr>
          <w:jc w:val="center"/>
        </w:trPr>
        <w:tc>
          <w:tcPr>
            <w:tcW w:w="405" w:type="dxa"/>
          </w:tcPr>
          <w:p w:rsidR="006B7E18" w:rsidRPr="00B81EE2" w:rsidRDefault="006B7E18" w:rsidP="000D333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6B7E18" w:rsidRPr="006D3883" w:rsidRDefault="005A5CD2" w:rsidP="000D333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................................................................................</w:t>
            </w:r>
          </w:p>
        </w:tc>
      </w:tr>
      <w:tr w:rsidR="006B7E18" w:rsidRPr="00B81EE2" w:rsidTr="000D0199">
        <w:trPr>
          <w:jc w:val="center"/>
        </w:trPr>
        <w:tc>
          <w:tcPr>
            <w:tcW w:w="405" w:type="dxa"/>
            <w:vAlign w:val="bottom"/>
          </w:tcPr>
          <w:p w:rsidR="006B7E18" w:rsidRPr="00B81EE2" w:rsidRDefault="006B7E18" w:rsidP="000D0199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809" w:type="dxa"/>
            <w:vAlign w:val="bottom"/>
          </w:tcPr>
          <w:p w:rsidR="006B7E18" w:rsidRDefault="005A5CD2" w:rsidP="000D0199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................................................................................</w:t>
            </w:r>
          </w:p>
        </w:tc>
      </w:tr>
    </w:tbl>
    <w:p w:rsidR="006B7E18" w:rsidRPr="00B81EE2" w:rsidRDefault="006B7E18" w:rsidP="006B7E18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6B7E18" w:rsidRDefault="006B7E18" w:rsidP="006B7E18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08465F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</w:t>
      </w:r>
      <w:r>
        <w:rPr>
          <w:rFonts w:ascii="TH SarabunPSK" w:hAnsi="TH SarabunPSK" w:cs="TH SarabunPSK"/>
          <w:sz w:val="30"/>
          <w:szCs w:val="30"/>
        </w:rPr>
        <w:t xml:space="preserve"> </w:t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08465F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</w:t>
      </w:r>
    </w:p>
    <w:p w:rsidR="006B7E18" w:rsidRDefault="006B7E18" w:rsidP="006B7E18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08465F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</w:t>
      </w:r>
      <w:r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08465F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</w:t>
      </w:r>
    </w:p>
    <w:p w:rsidR="006B7E18" w:rsidRPr="00B81EE2" w:rsidRDefault="006B7E18" w:rsidP="006B7E18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  <w:r w:rsidRPr="00D678BD">
        <w:rPr>
          <w:rFonts w:ascii="TH SarabunPSK" w:hAnsi="TH SarabunPSK" w:cs="TH SarabunPSK"/>
          <w:color w:val="000000"/>
          <w:sz w:val="30"/>
          <w:szCs w:val="30"/>
          <w:cs/>
        </w:rPr>
        <w:tab/>
        <w:t xml:space="preserve">          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</w:p>
    <w:p w:rsidR="00A36F71" w:rsidRPr="006B7E18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6B7E18" w:rsidSect="006B7E18">
      <w:headerReference w:type="default" r:id="rId8"/>
      <w:footerReference w:type="even" r:id="rId9"/>
      <w:pgSz w:w="11906" w:h="16838"/>
      <w:pgMar w:top="1560" w:right="1304" w:bottom="360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CBB" w:rsidRDefault="00C74CBB">
      <w:r>
        <w:separator/>
      </w:r>
    </w:p>
  </w:endnote>
  <w:endnote w:type="continuationSeparator" w:id="0">
    <w:p w:rsidR="00C74CBB" w:rsidRDefault="00C74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CBB" w:rsidRDefault="00C74CBB">
      <w:r>
        <w:separator/>
      </w:r>
    </w:p>
  </w:footnote>
  <w:footnote w:type="continuationSeparator" w:id="0">
    <w:p w:rsidR="00C74CBB" w:rsidRDefault="00C74C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643AA8AA" wp14:editId="3965791F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1526" w:rsidRPr="00F56C5D" w:rsidRDefault="001A1526" w:rsidP="008611A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388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E6650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อำนวยการ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6D7B9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43AA8A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A1526" w:rsidRPr="00F56C5D" w:rsidRDefault="001A1526" w:rsidP="008611A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388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E6650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อำนวยการ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6D7B9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A6"/>
    <w:rsid w:val="000074FA"/>
    <w:rsid w:val="00007690"/>
    <w:rsid w:val="00055E87"/>
    <w:rsid w:val="0005770D"/>
    <w:rsid w:val="00060446"/>
    <w:rsid w:val="00061DAA"/>
    <w:rsid w:val="000731A1"/>
    <w:rsid w:val="00076886"/>
    <w:rsid w:val="0008465F"/>
    <w:rsid w:val="000903B2"/>
    <w:rsid w:val="00094BDC"/>
    <w:rsid w:val="000B7D25"/>
    <w:rsid w:val="000C07B6"/>
    <w:rsid w:val="000C5040"/>
    <w:rsid w:val="000D0199"/>
    <w:rsid w:val="000D2D21"/>
    <w:rsid w:val="000D6710"/>
    <w:rsid w:val="000E73A4"/>
    <w:rsid w:val="000F20E0"/>
    <w:rsid w:val="00104A52"/>
    <w:rsid w:val="001107D0"/>
    <w:rsid w:val="00115ED3"/>
    <w:rsid w:val="00115F9C"/>
    <w:rsid w:val="00122E08"/>
    <w:rsid w:val="0013787B"/>
    <w:rsid w:val="00151E81"/>
    <w:rsid w:val="001541B8"/>
    <w:rsid w:val="00166F64"/>
    <w:rsid w:val="001837C8"/>
    <w:rsid w:val="00184C20"/>
    <w:rsid w:val="001A1526"/>
    <w:rsid w:val="001A1E63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875CE"/>
    <w:rsid w:val="00296AA6"/>
    <w:rsid w:val="00296CB2"/>
    <w:rsid w:val="00297958"/>
    <w:rsid w:val="002B1B75"/>
    <w:rsid w:val="002C3150"/>
    <w:rsid w:val="002E4335"/>
    <w:rsid w:val="002F5233"/>
    <w:rsid w:val="00302AEC"/>
    <w:rsid w:val="00304585"/>
    <w:rsid w:val="00310929"/>
    <w:rsid w:val="003176C6"/>
    <w:rsid w:val="00326426"/>
    <w:rsid w:val="00332EFE"/>
    <w:rsid w:val="003442D0"/>
    <w:rsid w:val="00353B4D"/>
    <w:rsid w:val="003A0C7D"/>
    <w:rsid w:val="003B412E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3610F"/>
    <w:rsid w:val="0054528C"/>
    <w:rsid w:val="00547BEF"/>
    <w:rsid w:val="00547D2B"/>
    <w:rsid w:val="005640B8"/>
    <w:rsid w:val="00587B5A"/>
    <w:rsid w:val="005A10BB"/>
    <w:rsid w:val="005A1737"/>
    <w:rsid w:val="005A5CD2"/>
    <w:rsid w:val="005A7EF0"/>
    <w:rsid w:val="005B7E48"/>
    <w:rsid w:val="005D003E"/>
    <w:rsid w:val="005F65F5"/>
    <w:rsid w:val="00600032"/>
    <w:rsid w:val="00630FD2"/>
    <w:rsid w:val="00637551"/>
    <w:rsid w:val="00637ECE"/>
    <w:rsid w:val="00640B72"/>
    <w:rsid w:val="00667ECD"/>
    <w:rsid w:val="006761C4"/>
    <w:rsid w:val="0068322D"/>
    <w:rsid w:val="00695122"/>
    <w:rsid w:val="006B52E9"/>
    <w:rsid w:val="006B7E18"/>
    <w:rsid w:val="006D01A2"/>
    <w:rsid w:val="006D3883"/>
    <w:rsid w:val="006D7B9D"/>
    <w:rsid w:val="00700C8C"/>
    <w:rsid w:val="00705118"/>
    <w:rsid w:val="00706FB2"/>
    <w:rsid w:val="007110F7"/>
    <w:rsid w:val="00717B0A"/>
    <w:rsid w:val="0072754E"/>
    <w:rsid w:val="00732085"/>
    <w:rsid w:val="00752232"/>
    <w:rsid w:val="00776D91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1651F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E6345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6CA6"/>
    <w:rsid w:val="00977DAC"/>
    <w:rsid w:val="00991171"/>
    <w:rsid w:val="009A3E92"/>
    <w:rsid w:val="009A7E64"/>
    <w:rsid w:val="009D17C9"/>
    <w:rsid w:val="009D5553"/>
    <w:rsid w:val="009D55C4"/>
    <w:rsid w:val="009E3C66"/>
    <w:rsid w:val="009F1C98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5B9"/>
    <w:rsid w:val="00A84D31"/>
    <w:rsid w:val="00AB62D0"/>
    <w:rsid w:val="00AB70C6"/>
    <w:rsid w:val="00AC30AE"/>
    <w:rsid w:val="00AC54C1"/>
    <w:rsid w:val="00AD4196"/>
    <w:rsid w:val="00AF24D3"/>
    <w:rsid w:val="00AF274B"/>
    <w:rsid w:val="00B104AB"/>
    <w:rsid w:val="00B14187"/>
    <w:rsid w:val="00B43C6F"/>
    <w:rsid w:val="00B571C9"/>
    <w:rsid w:val="00B57A93"/>
    <w:rsid w:val="00B617AC"/>
    <w:rsid w:val="00B70B70"/>
    <w:rsid w:val="00B71294"/>
    <w:rsid w:val="00B766CD"/>
    <w:rsid w:val="00B77501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17945"/>
    <w:rsid w:val="00C26B4A"/>
    <w:rsid w:val="00C30715"/>
    <w:rsid w:val="00C43059"/>
    <w:rsid w:val="00C44E71"/>
    <w:rsid w:val="00C55FFC"/>
    <w:rsid w:val="00C7208E"/>
    <w:rsid w:val="00C74CBB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434C"/>
    <w:rsid w:val="00D12C37"/>
    <w:rsid w:val="00D13030"/>
    <w:rsid w:val="00D16FCD"/>
    <w:rsid w:val="00D1783A"/>
    <w:rsid w:val="00D370F2"/>
    <w:rsid w:val="00D52CF5"/>
    <w:rsid w:val="00D64E38"/>
    <w:rsid w:val="00D762A1"/>
    <w:rsid w:val="00D778B7"/>
    <w:rsid w:val="00D91ED9"/>
    <w:rsid w:val="00D96F6C"/>
    <w:rsid w:val="00DC04DD"/>
    <w:rsid w:val="00DD7AF9"/>
    <w:rsid w:val="00DF27F4"/>
    <w:rsid w:val="00DF7BCF"/>
    <w:rsid w:val="00E022D9"/>
    <w:rsid w:val="00E06205"/>
    <w:rsid w:val="00E13E33"/>
    <w:rsid w:val="00E35685"/>
    <w:rsid w:val="00E6650D"/>
    <w:rsid w:val="00E674BB"/>
    <w:rsid w:val="00E74B6F"/>
    <w:rsid w:val="00E778A6"/>
    <w:rsid w:val="00E831FC"/>
    <w:rsid w:val="00E97875"/>
    <w:rsid w:val="00EA2EA3"/>
    <w:rsid w:val="00EA3509"/>
    <w:rsid w:val="00EA3962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3EC7"/>
    <w:rsid w:val="00FD0E0B"/>
    <w:rsid w:val="00FD2DA5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0B6006-DFB2-4D81-9C86-58E27DD85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585;&#3619;&#3629;&#3610;&#3626;&#3635;&#3609;&#3633;&#3585;&#3627;&#3609;&#3656;&#3623;&#3618;&#3591;&#3634;&#3609;%20&#3611;&#3637;60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83CB8-C14B-46F6-B195-C42783665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36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19</cp:revision>
  <cp:lastPrinted>2017-02-28T03:56:00Z</cp:lastPrinted>
  <dcterms:created xsi:type="dcterms:W3CDTF">2017-02-01T09:13:00Z</dcterms:created>
  <dcterms:modified xsi:type="dcterms:W3CDTF">2018-02-01T10:07:00Z</dcterms:modified>
</cp:coreProperties>
</file>